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728" w:rsidRDefault="00287728" w:rsidP="00287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KYRKEHAM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87728" w:rsidRDefault="00287728" w:rsidP="00287728">
      <w:pPr>
        <w:rPr>
          <w:rFonts w:ascii="Times New Roman" w:hAnsi="Times New Roman" w:cs="Times New Roman"/>
        </w:rPr>
      </w:pPr>
    </w:p>
    <w:p w:rsidR="00287728" w:rsidRDefault="00287728" w:rsidP="00287728">
      <w:pPr>
        <w:rPr>
          <w:rFonts w:ascii="Times New Roman" w:hAnsi="Times New Roman" w:cs="Times New Roman"/>
        </w:rPr>
      </w:pPr>
    </w:p>
    <w:p w:rsidR="00287728" w:rsidRDefault="00287728" w:rsidP="00287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Joan(q.v.)</w:t>
      </w:r>
    </w:p>
    <w:p w:rsidR="00287728" w:rsidRDefault="00287728" w:rsidP="00287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87728" w:rsidRDefault="00287728" w:rsidP="00287728">
      <w:pPr>
        <w:rPr>
          <w:rFonts w:ascii="Times New Roman" w:hAnsi="Times New Roman" w:cs="Times New Roman"/>
        </w:rPr>
      </w:pPr>
    </w:p>
    <w:p w:rsidR="00287728" w:rsidRDefault="00287728" w:rsidP="00287728">
      <w:pPr>
        <w:rPr>
          <w:rFonts w:ascii="Times New Roman" w:hAnsi="Times New Roman" w:cs="Times New Roman"/>
        </w:rPr>
      </w:pPr>
    </w:p>
    <w:p w:rsidR="00287728" w:rsidRDefault="00287728" w:rsidP="00287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William </w:t>
      </w:r>
      <w:proofErr w:type="spellStart"/>
      <w:r>
        <w:rPr>
          <w:rFonts w:ascii="Times New Roman" w:hAnsi="Times New Roman" w:cs="Times New Roman"/>
        </w:rPr>
        <w:t>Dollyng</w:t>
      </w:r>
      <w:proofErr w:type="spellEnd"/>
      <w:r>
        <w:rPr>
          <w:rFonts w:ascii="Times New Roman" w:hAnsi="Times New Roman" w:cs="Times New Roman"/>
        </w:rPr>
        <w:t xml:space="preserve"> of Paignton,</w:t>
      </w:r>
    </w:p>
    <w:p w:rsidR="00287728" w:rsidRDefault="00287728" w:rsidP="00287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Devon(q.v.).   (ibid.)</w:t>
      </w:r>
    </w:p>
    <w:p w:rsidR="00287728" w:rsidRDefault="00287728" w:rsidP="00287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Joan made a plaint of debt against John Weston of Exeter,</w:t>
      </w:r>
    </w:p>
    <w:p w:rsidR="00287728" w:rsidRDefault="00287728" w:rsidP="00287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apothecary(q.v.).   (ibid.)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287728" w:rsidRDefault="00287728" w:rsidP="00287728">
      <w:pPr>
        <w:rPr>
          <w:rFonts w:ascii="Times New Roman" w:hAnsi="Times New Roman" w:cs="Times New Roman"/>
        </w:rPr>
      </w:pPr>
    </w:p>
    <w:p w:rsidR="00287728" w:rsidRDefault="00287728" w:rsidP="00287728">
      <w:pPr>
        <w:rPr>
          <w:rFonts w:ascii="Times New Roman" w:hAnsi="Times New Roman" w:cs="Times New Roman"/>
        </w:rPr>
      </w:pPr>
    </w:p>
    <w:p w:rsidR="00287728" w:rsidRDefault="00287728" w:rsidP="00287728">
      <w:pPr>
        <w:rPr>
          <w:rFonts w:ascii="Times New Roman" w:hAnsi="Times New Roman" w:cs="Times New Roman"/>
        </w:rPr>
      </w:pPr>
    </w:p>
    <w:p w:rsidR="00287728" w:rsidRDefault="00287728" w:rsidP="00287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March 2018</w:t>
      </w:r>
    </w:p>
    <w:p w:rsidR="006B2F86" w:rsidRPr="00E71FC3" w:rsidRDefault="002877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728" w:rsidRDefault="00287728" w:rsidP="00E71FC3">
      <w:r>
        <w:separator/>
      </w:r>
    </w:p>
  </w:endnote>
  <w:endnote w:type="continuationSeparator" w:id="0">
    <w:p w:rsidR="00287728" w:rsidRDefault="002877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728" w:rsidRDefault="00287728" w:rsidP="00E71FC3">
      <w:r>
        <w:separator/>
      </w:r>
    </w:p>
  </w:footnote>
  <w:footnote w:type="continuationSeparator" w:id="0">
    <w:p w:rsidR="00287728" w:rsidRDefault="002877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28"/>
    <w:rsid w:val="001A7C09"/>
    <w:rsid w:val="0028772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7DAD09-7836-46FA-A633-28BDC760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77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877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2018-03-13T19:54:00Z</dcterms:created>
  <dcterms:modified xsi:type="dcterms:W3CDTF">2018-03-13T19:55:00Z</dcterms:modified>
</cp:coreProperties>
</file>